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4993E119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855319">
        <w:rPr>
          <w:b/>
          <w:bCs/>
          <w:sz w:val="48"/>
          <w:szCs w:val="44"/>
        </w:rPr>
        <w:t>3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7D3295" w14:textId="77777777" w:rsidR="009553B3" w:rsidRDefault="009553B3" w:rsidP="009553B3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>a région Grand Ouest</w:t>
            </w:r>
          </w:p>
          <w:p w14:paraId="7BAF2823" w14:textId="1BF5A89B" w:rsidR="0051509A" w:rsidRPr="002C2F38" w:rsidRDefault="002C2F38" w:rsidP="002C2F38">
            <w:pPr>
              <w:spacing w:after="120"/>
              <w:rPr>
                <w:b/>
                <w:bCs/>
                <w:sz w:val="28"/>
              </w:rPr>
            </w:pPr>
            <w:r w:rsidRPr="001F4428">
              <w:rPr>
                <w:rStyle w:val="lev"/>
                <w:sz w:val="28"/>
              </w:rPr>
              <w:t>Lot 3 : travaux de terrassement pour le</w:t>
            </w:r>
            <w:r>
              <w:rPr>
                <w:rStyle w:val="lev"/>
                <w:sz w:val="28"/>
              </w:rPr>
              <w:t>s</w:t>
            </w:r>
            <w:r w:rsidRPr="001F4428">
              <w:rPr>
                <w:rStyle w:val="lev"/>
                <w:sz w:val="28"/>
              </w:rPr>
              <w:t xml:space="preserve"> département</w:t>
            </w:r>
            <w:r>
              <w:rPr>
                <w:rStyle w:val="lev"/>
                <w:sz w:val="28"/>
              </w:rPr>
              <w:t>s du Calvados (14), de la Manche (50) de la Mayenne (53), de l’Orne (61)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290BA894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B153AA" w:rsidRPr="00B153AA">
              <w:rPr>
                <w:b/>
                <w:bCs/>
                <w:sz w:val="24"/>
                <w:szCs w:val="24"/>
              </w:rPr>
              <w:t xml:space="preserve"> </w:t>
            </w:r>
            <w:r w:rsidR="00327E5D" w:rsidRPr="00327E5D">
              <w:rPr>
                <w:b/>
                <w:bCs/>
                <w:sz w:val="24"/>
                <w:szCs w:val="24"/>
              </w:rPr>
              <w:t xml:space="preserve">3 600 000,00 € </w:t>
            </w:r>
            <w:r w:rsidR="00B153AA" w:rsidRPr="00D20F02">
              <w:rPr>
                <w:b/>
                <w:bCs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D1DDD9B" w:rsidR="000573CE" w:rsidRPr="00711919" w:rsidRDefault="009553B3" w:rsidP="00F2758A">
            <w:pPr>
              <w:rPr>
                <w:b/>
                <w:sz w:val="24"/>
                <w:szCs w:val="24"/>
              </w:rPr>
            </w:pPr>
            <w:r w:rsidRPr="009553B3">
              <w:rPr>
                <w:b/>
                <w:sz w:val="24"/>
                <w:szCs w:val="24"/>
              </w:rPr>
              <w:t>Grand Ouest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lastRenderedPageBreak/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06E41939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327E5D" w:rsidRPr="00327E5D">
        <w:t xml:space="preserve">3 600 000,00 </w:t>
      </w:r>
      <w:r w:rsidR="000D261B" w:rsidRPr="000D261B">
        <w:t xml:space="preserve">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5F76986E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ot </w:t>
            </w:r>
            <w:r w:rsidR="00DD2D9E">
              <w:rPr>
                <w:b/>
                <w:bCs/>
                <w:sz w:val="24"/>
                <w:szCs w:val="24"/>
              </w:rPr>
              <w:t>2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 : </w:t>
            </w:r>
            <w:r w:rsidR="00DD2D9E" w:rsidRPr="001F4428">
              <w:rPr>
                <w:rStyle w:val="lev"/>
                <w:sz w:val="28"/>
              </w:rPr>
              <w:t>travaux de terrassement pour le</w:t>
            </w:r>
            <w:r w:rsidR="00DD2D9E">
              <w:rPr>
                <w:rStyle w:val="lev"/>
                <w:sz w:val="28"/>
              </w:rPr>
              <w:t>s</w:t>
            </w:r>
            <w:r w:rsidR="00DD2D9E" w:rsidRPr="001F4428">
              <w:rPr>
                <w:rStyle w:val="lev"/>
                <w:sz w:val="28"/>
              </w:rPr>
              <w:t xml:space="preserve"> département</w:t>
            </w:r>
            <w:r w:rsidR="00DD2D9E">
              <w:rPr>
                <w:rStyle w:val="lev"/>
                <w:sz w:val="28"/>
              </w:rPr>
              <w:t>s des Côtes- d’Amor (22), du Finistère (29)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1C58" w14:textId="77777777" w:rsidR="00817155" w:rsidRDefault="00817155">
      <w:r>
        <w:separator/>
      </w:r>
    </w:p>
  </w:endnote>
  <w:endnote w:type="continuationSeparator" w:id="0">
    <w:p w14:paraId="67886CB5" w14:textId="77777777" w:rsidR="00817155" w:rsidRDefault="0081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8E6B" w14:textId="77777777" w:rsidR="00326D33" w:rsidRDefault="00326D3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37367EE1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0C3416" w:rsidRPr="000C3416">
      <w:rPr>
        <w:rFonts w:ascii="Arial" w:hAnsi="Arial"/>
        <w:sz w:val="14"/>
      </w:rPr>
      <w:t>0</w:t>
    </w:r>
    <w:r w:rsidR="00326D33">
      <w:rPr>
        <w:rFonts w:ascii="Arial" w:hAnsi="Arial"/>
        <w:sz w:val="14"/>
      </w:rPr>
      <w:t>0</w:t>
    </w:r>
    <w:r w:rsidR="000C3416" w:rsidRPr="000C3416">
      <w:rPr>
        <w:rFonts w:ascii="Arial" w:hAnsi="Arial"/>
        <w:sz w:val="14"/>
      </w:rPr>
      <w:t>8TX2027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63B9" w14:textId="77777777" w:rsidR="00326D33" w:rsidRDefault="00326D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0465" w14:textId="77777777" w:rsidR="00817155" w:rsidRDefault="00817155">
      <w:r>
        <w:separator/>
      </w:r>
    </w:p>
  </w:footnote>
  <w:footnote w:type="continuationSeparator" w:id="0">
    <w:p w14:paraId="10D29754" w14:textId="77777777" w:rsidR="00817155" w:rsidRDefault="00817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B7AB" w14:textId="77777777" w:rsidR="00326D33" w:rsidRDefault="00326D3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DD591" w14:textId="77777777" w:rsidR="00326D33" w:rsidRDefault="00326D3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7082" w14:textId="77777777" w:rsidR="00326D33" w:rsidRDefault="00326D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C3416"/>
    <w:rsid w:val="000D00EE"/>
    <w:rsid w:val="000D261B"/>
    <w:rsid w:val="000D373D"/>
    <w:rsid w:val="000E2EDA"/>
    <w:rsid w:val="000F3E10"/>
    <w:rsid w:val="00104D4E"/>
    <w:rsid w:val="0010564A"/>
    <w:rsid w:val="001206F3"/>
    <w:rsid w:val="001261ED"/>
    <w:rsid w:val="00133615"/>
    <w:rsid w:val="0015518C"/>
    <w:rsid w:val="00166B32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C2F38"/>
    <w:rsid w:val="002D4B1A"/>
    <w:rsid w:val="002D5904"/>
    <w:rsid w:val="002F168D"/>
    <w:rsid w:val="003017AD"/>
    <w:rsid w:val="00313C36"/>
    <w:rsid w:val="003148EC"/>
    <w:rsid w:val="00323A95"/>
    <w:rsid w:val="00326D33"/>
    <w:rsid w:val="00327E5D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66DFD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6A5D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65CCE"/>
    <w:rsid w:val="007747F0"/>
    <w:rsid w:val="00787C22"/>
    <w:rsid w:val="007A597F"/>
    <w:rsid w:val="007C0617"/>
    <w:rsid w:val="007D6BDC"/>
    <w:rsid w:val="007E1BDA"/>
    <w:rsid w:val="007E38C2"/>
    <w:rsid w:val="007E3E52"/>
    <w:rsid w:val="007F1AF9"/>
    <w:rsid w:val="007F1ECC"/>
    <w:rsid w:val="007F3703"/>
    <w:rsid w:val="00817155"/>
    <w:rsid w:val="0082227F"/>
    <w:rsid w:val="00823EEF"/>
    <w:rsid w:val="00824F64"/>
    <w:rsid w:val="00833DD5"/>
    <w:rsid w:val="008358EA"/>
    <w:rsid w:val="0084693C"/>
    <w:rsid w:val="00855319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2606D"/>
    <w:rsid w:val="00931369"/>
    <w:rsid w:val="00933554"/>
    <w:rsid w:val="0094089B"/>
    <w:rsid w:val="009461A9"/>
    <w:rsid w:val="009462E6"/>
    <w:rsid w:val="009526E6"/>
    <w:rsid w:val="009553B3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F1F51"/>
    <w:rsid w:val="00B00575"/>
    <w:rsid w:val="00B01A28"/>
    <w:rsid w:val="00B153AA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50FF4"/>
    <w:rsid w:val="00D542D1"/>
    <w:rsid w:val="00D72CBA"/>
    <w:rsid w:val="00D75F10"/>
    <w:rsid w:val="00D87FDA"/>
    <w:rsid w:val="00D9134E"/>
    <w:rsid w:val="00DD2D9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C40DA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51</TotalTime>
  <Pages>10</Pages>
  <Words>1938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45</cp:revision>
  <cp:lastPrinted>2018-11-29T16:20:00Z</cp:lastPrinted>
  <dcterms:created xsi:type="dcterms:W3CDTF">2024-05-16T09:29:00Z</dcterms:created>
  <dcterms:modified xsi:type="dcterms:W3CDTF">2026-03-05T13:09:00Z</dcterms:modified>
</cp:coreProperties>
</file>